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55EF" w:rsidRPr="00D655EF" w:rsidRDefault="00D655EF" w:rsidP="00D655EF">
      <w:pPr>
        <w:pStyle w:val="DocketNumber"/>
      </w:pPr>
      <w:r w:rsidRPr="00D655EF">
        <w:t>Docket No. 49225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583"/>
        <w:gridCol w:w="360"/>
        <w:gridCol w:w="4403"/>
      </w:tblGrid>
      <w:tr w:rsidR="00D655EF" w:rsidRPr="00D655EF" w:rsidTr="00592163">
        <w:trPr>
          <w:trHeight w:val="927"/>
          <w:jc w:val="center"/>
        </w:trPr>
        <w:tc>
          <w:tcPr>
            <w:tcW w:w="4583" w:type="dxa"/>
          </w:tcPr>
          <w:p w:rsidR="00D655EF" w:rsidRPr="00D655EF" w:rsidRDefault="00D655EF" w:rsidP="00592163">
            <w:pPr>
              <w:pStyle w:val="OrderStyle"/>
            </w:pPr>
            <w:r w:rsidRPr="00D655EF">
              <w:t>PETITION BY OUTSIDE CITY RATEPAYERS APPEALING THE WATER RATES ESTABLISHED BY THE CITY OF CELINA</w:t>
            </w:r>
          </w:p>
        </w:tc>
        <w:tc>
          <w:tcPr>
            <w:tcW w:w="360" w:type="dxa"/>
          </w:tcPr>
          <w:p w:rsidR="00D655EF" w:rsidRPr="00D655EF" w:rsidRDefault="00D655EF" w:rsidP="00592163">
            <w:pPr>
              <w:rPr>
                <w:rStyle w:val="StyleBold"/>
                <w:rFonts w:eastAsia="SimSun"/>
              </w:rPr>
            </w:pPr>
            <w:r w:rsidRPr="00D655EF">
              <w:rPr>
                <w:rStyle w:val="StyleBold"/>
                <w:rFonts w:eastAsia="SimSun"/>
              </w:rPr>
              <w:t>§</w:t>
            </w:r>
          </w:p>
          <w:p w:rsidR="00D655EF" w:rsidRPr="00D655EF" w:rsidRDefault="00D655EF" w:rsidP="00592163">
            <w:pPr>
              <w:rPr>
                <w:rStyle w:val="StyleBold"/>
                <w:rFonts w:eastAsia="SimSun"/>
              </w:rPr>
            </w:pPr>
            <w:r w:rsidRPr="00D655EF">
              <w:rPr>
                <w:rStyle w:val="StyleBold"/>
                <w:rFonts w:eastAsia="SimSun"/>
              </w:rPr>
              <w:t>§</w:t>
            </w:r>
          </w:p>
          <w:p w:rsidR="00D655EF" w:rsidRPr="00D655EF" w:rsidRDefault="00D655EF" w:rsidP="00592163">
            <w:pPr>
              <w:rPr>
                <w:rFonts w:eastAsia="SimSun"/>
                <w:b/>
                <w:bCs/>
                <w:caps/>
              </w:rPr>
            </w:pPr>
            <w:r w:rsidRPr="00D655EF">
              <w:rPr>
                <w:rStyle w:val="StyleBold"/>
                <w:rFonts w:eastAsia="SimSun"/>
              </w:rPr>
              <w:t>§§</w:t>
            </w:r>
          </w:p>
        </w:tc>
        <w:tc>
          <w:tcPr>
            <w:tcW w:w="4403" w:type="dxa"/>
          </w:tcPr>
          <w:p w:rsidR="00D655EF" w:rsidRPr="00D655EF" w:rsidRDefault="00D655EF" w:rsidP="00592163">
            <w:pPr>
              <w:jc w:val="center"/>
              <w:rPr>
                <w:rFonts w:eastAsia="SimSun"/>
                <w:b/>
                <w:caps/>
              </w:rPr>
            </w:pPr>
            <w:r w:rsidRPr="00D655EF">
              <w:rPr>
                <w:rFonts w:eastAsia="SimSun"/>
                <w:b/>
                <w:caps/>
              </w:rPr>
              <w:t>Public Utility Commission</w:t>
            </w:r>
          </w:p>
          <w:p w:rsidR="00D655EF" w:rsidRPr="00D655EF" w:rsidRDefault="00D655EF" w:rsidP="00592163">
            <w:pPr>
              <w:jc w:val="center"/>
              <w:rPr>
                <w:rFonts w:eastAsia="SimSun"/>
                <w:b/>
                <w:caps/>
              </w:rPr>
            </w:pPr>
          </w:p>
          <w:p w:rsidR="00D655EF" w:rsidRPr="00D655EF" w:rsidRDefault="00D655EF" w:rsidP="00592163">
            <w:pPr>
              <w:jc w:val="center"/>
              <w:rPr>
                <w:rFonts w:eastAsia="SimSun"/>
              </w:rPr>
            </w:pPr>
            <w:r w:rsidRPr="00D655EF">
              <w:rPr>
                <w:rFonts w:eastAsia="SimSun"/>
                <w:b/>
                <w:caps/>
              </w:rPr>
              <w:t>of Texas</w:t>
            </w:r>
          </w:p>
        </w:tc>
      </w:tr>
    </w:tbl>
    <w:p w:rsidR="00BE63E4" w:rsidRDefault="00BA1B5B" w:rsidP="00BE63E4">
      <w:pPr>
        <w:pStyle w:val="OrderTitle"/>
        <w:spacing w:after="360"/>
        <w:rPr>
          <w:bCs/>
        </w:rPr>
      </w:pPr>
      <w:r w:rsidRPr="00D655EF">
        <w:t xml:space="preserve">ORDER NO. </w:t>
      </w:r>
      <w:r w:rsidR="00BE63E4">
        <w:t>6</w:t>
      </w:r>
      <w:r w:rsidR="00AF68AE" w:rsidRPr="00D655EF">
        <w:rPr>
          <w:b w:val="0"/>
        </w:rPr>
        <w:br/>
      </w:r>
      <w:r w:rsidR="00BE63E4">
        <w:rPr>
          <w:bCs/>
        </w:rPr>
        <w:t>granting MOTION FOR ENTRY OF PROTECTIVE ORDER</w:t>
      </w:r>
    </w:p>
    <w:p w:rsidR="00BE63E4" w:rsidRDefault="00BE63E4" w:rsidP="00BE63E4">
      <w:pPr>
        <w:pStyle w:val="BodyTextIndented"/>
        <w:spacing w:before="0"/>
      </w:pPr>
      <w:r>
        <w:t xml:space="preserve">On </w:t>
      </w:r>
      <w:r>
        <w:t>November 14, 2019</w:t>
      </w:r>
      <w:r>
        <w:t>,</w:t>
      </w:r>
      <w:r w:rsidRPr="00C339D7">
        <w:t xml:space="preserve"> </w:t>
      </w:r>
      <w:r>
        <w:t>the City of Celina</w:t>
      </w:r>
      <w:r>
        <w:t xml:space="preserve"> filed a motion for entry of a protective order to protect their interests following the provision of confidential and highly sensitive materials in this docket.  </w:t>
      </w:r>
    </w:p>
    <w:p w:rsidR="00BE63E4" w:rsidRPr="00590925" w:rsidRDefault="00BE63E4" w:rsidP="00BE63E4">
      <w:pPr>
        <w:pStyle w:val="BodyTextIndented"/>
        <w:spacing w:before="0"/>
      </w:pPr>
      <w:r>
        <w:t xml:space="preserve">The motion is granted.  </w:t>
      </w:r>
      <w:r w:rsidRPr="00590925">
        <w:t xml:space="preserve">The standard protective order attached to this Order </w:t>
      </w:r>
      <w:r>
        <w:t>will</w:t>
      </w:r>
      <w:r w:rsidRPr="00590925">
        <w:t xml:space="preserve"> govern the use of confidential materials in this docket.</w:t>
      </w:r>
    </w:p>
    <w:p w:rsidR="00F14A49" w:rsidRPr="00D655EF" w:rsidRDefault="00AF68AE" w:rsidP="0010281F">
      <w:pPr>
        <w:pStyle w:val="BodyTextIndented"/>
        <w:spacing w:after="120"/>
        <w:rPr>
          <w:b/>
        </w:rPr>
      </w:pPr>
      <w:r w:rsidRPr="00D655EF">
        <w:rPr>
          <w:b/>
        </w:rPr>
        <w:t>S</w:t>
      </w:r>
      <w:r w:rsidR="004E3052" w:rsidRPr="00D655EF">
        <w:rPr>
          <w:b/>
        </w:rPr>
        <w:t>igned at Austin, Texas</w:t>
      </w:r>
      <w:r w:rsidRPr="00D655EF">
        <w:rPr>
          <w:b/>
        </w:rPr>
        <w:t xml:space="preserve"> the _____ day of </w:t>
      </w:r>
      <w:r w:rsidR="00BE63E4">
        <w:rPr>
          <w:b/>
        </w:rPr>
        <w:t>November</w:t>
      </w:r>
      <w:r w:rsidR="00244B98">
        <w:rPr>
          <w:b/>
        </w:rPr>
        <w:t xml:space="preserve"> </w:t>
      </w:r>
      <w:r w:rsidR="004B4281" w:rsidRPr="00D655EF">
        <w:rPr>
          <w:b/>
        </w:rPr>
        <w:t>2019</w:t>
      </w:r>
      <w:r w:rsidRPr="00D655EF">
        <w:rPr>
          <w:b/>
        </w:rPr>
        <w:t>.</w:t>
      </w:r>
    </w:p>
    <w:tbl>
      <w:tblPr>
        <w:tblW w:w="4921" w:type="dxa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1"/>
      </w:tblGrid>
      <w:tr w:rsidR="00D655EF" w:rsidRPr="00D655EF" w:rsidTr="004B4281">
        <w:trPr>
          <w:cantSplit/>
          <w:jc w:val="right"/>
        </w:trPr>
        <w:tc>
          <w:tcPr>
            <w:tcW w:w="0" w:type="auto"/>
          </w:tcPr>
          <w:p w:rsidR="004B4281" w:rsidRPr="00D655EF" w:rsidRDefault="004B4281" w:rsidP="004B4281">
            <w:pPr>
              <w:keepNext/>
              <w:rPr>
                <w:rFonts w:eastAsia="SimSun"/>
                <w:b/>
              </w:rPr>
            </w:pPr>
            <w:r w:rsidRPr="00D655EF">
              <w:rPr>
                <w:rFonts w:eastAsia="SimSun"/>
                <w:b/>
              </w:rPr>
              <w:t>PUBLIC UTILITY COMMISSION OF TEXAS</w:t>
            </w:r>
          </w:p>
        </w:tc>
      </w:tr>
      <w:tr w:rsidR="00D655EF" w:rsidRPr="00D655EF" w:rsidTr="004B4281">
        <w:trPr>
          <w:cantSplit/>
          <w:jc w:val="right"/>
        </w:trPr>
        <w:tc>
          <w:tcPr>
            <w:tcW w:w="0" w:type="auto"/>
            <w:tcBorders>
              <w:bottom w:val="single" w:sz="4" w:space="0" w:color="auto"/>
            </w:tcBorders>
          </w:tcPr>
          <w:p w:rsidR="004B4281" w:rsidRPr="00D655EF" w:rsidRDefault="004B4281" w:rsidP="004B4281">
            <w:pPr>
              <w:keepNext/>
              <w:rPr>
                <w:rFonts w:eastAsia="SimSun"/>
              </w:rPr>
            </w:pPr>
          </w:p>
          <w:p w:rsidR="004B4281" w:rsidRPr="00D655EF" w:rsidRDefault="004B4281" w:rsidP="004B4281">
            <w:pPr>
              <w:keepNext/>
              <w:rPr>
                <w:rFonts w:eastAsia="SimSun"/>
              </w:rPr>
            </w:pPr>
          </w:p>
          <w:p w:rsidR="004B4281" w:rsidRPr="00D655EF" w:rsidRDefault="004B4281" w:rsidP="004B4281">
            <w:pPr>
              <w:keepNext/>
              <w:rPr>
                <w:rFonts w:eastAsia="SimSun"/>
              </w:rPr>
            </w:pPr>
          </w:p>
        </w:tc>
      </w:tr>
      <w:tr w:rsidR="004B4281" w:rsidRPr="00D655EF" w:rsidTr="004B4281">
        <w:trPr>
          <w:cantSplit/>
          <w:jc w:val="right"/>
        </w:trPr>
        <w:tc>
          <w:tcPr>
            <w:tcW w:w="0" w:type="auto"/>
            <w:tcBorders>
              <w:top w:val="single" w:sz="4" w:space="0" w:color="auto"/>
            </w:tcBorders>
          </w:tcPr>
          <w:p w:rsidR="004B4281" w:rsidRPr="00D655EF" w:rsidRDefault="004B4281" w:rsidP="004B4281">
            <w:pPr>
              <w:pStyle w:val="FilePath"/>
              <w:spacing w:before="0"/>
              <w:rPr>
                <w:b/>
                <w:sz w:val="24"/>
                <w:szCs w:val="24"/>
              </w:rPr>
            </w:pPr>
            <w:r w:rsidRPr="00D655EF">
              <w:rPr>
                <w:b/>
                <w:sz w:val="24"/>
                <w:szCs w:val="24"/>
              </w:rPr>
              <w:t>HUNTER BURKHALTER</w:t>
            </w:r>
          </w:p>
          <w:p w:rsidR="004B4281" w:rsidRPr="00D655EF" w:rsidRDefault="004B4281" w:rsidP="004B4281">
            <w:pPr>
              <w:pStyle w:val="FilePath"/>
              <w:spacing w:before="0"/>
              <w:rPr>
                <w:rFonts w:eastAsia="SimSun"/>
                <w:b/>
              </w:rPr>
            </w:pPr>
            <w:r w:rsidRPr="00D655EF">
              <w:rPr>
                <w:b/>
                <w:sz w:val="24"/>
                <w:szCs w:val="24"/>
              </w:rPr>
              <w:t xml:space="preserve">ADMINISTRATIVE LAW JUDGE </w:t>
            </w:r>
          </w:p>
        </w:tc>
      </w:tr>
    </w:tbl>
    <w:p w:rsidR="00F14A49" w:rsidRPr="00D655EF" w:rsidRDefault="00F14A49" w:rsidP="009945AE">
      <w:pPr>
        <w:pStyle w:val="FilePath"/>
      </w:pPr>
    </w:p>
    <w:p w:rsidR="0010281F" w:rsidRPr="00D655EF" w:rsidRDefault="00C4433B" w:rsidP="009945AE">
      <w:pPr>
        <w:pStyle w:val="FilePath"/>
        <w:rPr>
          <w:noProof/>
        </w:rPr>
      </w:pPr>
      <w:r w:rsidRPr="00D655EF">
        <w:rPr>
          <w:noProof/>
          <w:szCs w:val="16"/>
        </w:rPr>
        <w:fldChar w:fldCharType="begin"/>
      </w:r>
      <w:r w:rsidRPr="00D655EF">
        <w:rPr>
          <w:noProof/>
          <w:szCs w:val="16"/>
        </w:rPr>
        <w:instrText xml:space="preserve"> FILENAME  \p  \* MERGEFORMAT </w:instrText>
      </w:r>
      <w:r w:rsidRPr="00D655EF">
        <w:rPr>
          <w:noProof/>
          <w:szCs w:val="16"/>
        </w:rPr>
        <w:fldChar w:fldCharType="separate"/>
      </w:r>
      <w:r w:rsidR="00BE63E4">
        <w:rPr>
          <w:noProof/>
          <w:szCs w:val="16"/>
        </w:rPr>
        <w:t>\</w:t>
      </w:r>
      <w:r w:rsidR="00BE63E4" w:rsidRPr="00BE63E4">
        <w:rPr>
          <w:noProof/>
        </w:rPr>
        <w:t xml:space="preserve">\PUC4-AAV-FS\Shared\CADM\Docket Management\Water\Rate Appeals\49xxx\49225-6 </w:t>
      </w:r>
      <w:r w:rsidR="00BE63E4">
        <w:rPr>
          <w:noProof/>
          <w:szCs w:val="16"/>
        </w:rPr>
        <w:t>ent</w:t>
      </w:r>
      <w:bookmarkStart w:id="0" w:name="_GoBack"/>
      <w:bookmarkEnd w:id="0"/>
      <w:r w:rsidR="00BE63E4">
        <w:rPr>
          <w:noProof/>
          <w:szCs w:val="16"/>
        </w:rPr>
        <w:t>ry of protect order.docx</w:t>
      </w:r>
      <w:r w:rsidRPr="00D655EF">
        <w:rPr>
          <w:noProof/>
        </w:rPr>
        <w:fldChar w:fldCharType="end"/>
      </w:r>
    </w:p>
    <w:sectPr w:rsidR="0010281F" w:rsidRPr="00D655EF" w:rsidSect="0065324B">
      <w:headerReference w:type="default" r:id="rId8"/>
      <w:pgSz w:w="12240" w:h="15840"/>
      <w:pgMar w:top="1152" w:right="1440" w:bottom="1152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5D2D" w:rsidRDefault="00CF5D2D">
      <w:r>
        <w:separator/>
      </w:r>
    </w:p>
  </w:endnote>
  <w:endnote w:type="continuationSeparator" w:id="0">
    <w:p w:rsidR="00CF5D2D" w:rsidRDefault="00CF5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5D2D" w:rsidRDefault="00CF5D2D">
      <w:r>
        <w:separator/>
      </w:r>
    </w:p>
  </w:footnote>
  <w:footnote w:type="continuationSeparator" w:id="0">
    <w:p w:rsidR="00CF5D2D" w:rsidRDefault="00CF5D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707" w:rsidRDefault="00163707" w:rsidP="007C18A7">
    <w:pPr>
      <w:pStyle w:val="OrderHeader"/>
      <w:rPr>
        <w:noProof/>
      </w:rPr>
    </w:pPr>
    <w:r>
      <w:t xml:space="preserve">Docket No. </w:t>
    </w:r>
    <w:r w:rsidR="00227B63">
      <w:t>46</w:t>
    </w:r>
    <w:r w:rsidR="00AD0BFE">
      <w:t>436</w:t>
    </w:r>
    <w:r w:rsidRPr="001F1BEB">
      <w:tab/>
    </w:r>
    <w:r>
      <w:t xml:space="preserve">Order No. </w:t>
    </w:r>
    <w:r w:rsidR="00FB1FD2">
      <w:t>5</w:t>
    </w:r>
    <w:r w:rsidRPr="001F1BEB">
      <w:tab/>
      <w:t xml:space="preserve">Page </w:t>
    </w:r>
    <w:r w:rsidR="00A36B02" w:rsidRPr="001F1BEB">
      <w:fldChar w:fldCharType="begin"/>
    </w:r>
    <w:r w:rsidRPr="001F1BEB">
      <w:instrText xml:space="preserve"> PAGE </w:instrText>
    </w:r>
    <w:r w:rsidR="00A36B02" w:rsidRPr="001F1BEB">
      <w:fldChar w:fldCharType="separate"/>
    </w:r>
    <w:r w:rsidR="00AD0BFE">
      <w:rPr>
        <w:noProof/>
      </w:rPr>
      <w:t>2</w:t>
    </w:r>
    <w:r w:rsidR="00A36B02" w:rsidRPr="001F1BEB">
      <w:fldChar w:fldCharType="end"/>
    </w:r>
    <w:r w:rsidRPr="001F1BEB">
      <w:t xml:space="preserve"> of </w:t>
    </w:r>
    <w:r w:rsidR="00C4433B">
      <w:rPr>
        <w:noProof/>
      </w:rPr>
      <w:fldChar w:fldCharType="begin"/>
    </w:r>
    <w:r w:rsidR="00C4433B">
      <w:rPr>
        <w:noProof/>
      </w:rPr>
      <w:instrText xml:space="preserve"> NUMPAGES </w:instrText>
    </w:r>
    <w:r w:rsidR="00C4433B">
      <w:rPr>
        <w:noProof/>
      </w:rPr>
      <w:fldChar w:fldCharType="separate"/>
    </w:r>
    <w:r w:rsidR="00C4433B">
      <w:rPr>
        <w:noProof/>
      </w:rPr>
      <w:t>1</w:t>
    </w:r>
    <w:r w:rsidR="00C4433B">
      <w:rPr>
        <w:noProof/>
      </w:rPr>
      <w:fldChar w:fldCharType="end"/>
    </w:r>
  </w:p>
  <w:p w:rsidR="00913965" w:rsidRDefault="00913965" w:rsidP="007C18A7">
    <w:pPr>
      <w:pStyle w:val="OrderHeader"/>
      <w:rPr>
        <w:noProof/>
      </w:rPr>
    </w:pPr>
  </w:p>
  <w:p w:rsidR="00913965" w:rsidRDefault="00913965" w:rsidP="007C18A7">
    <w:pPr>
      <w:pStyle w:val="OrderHeader"/>
      <w:rPr>
        <w:noProof/>
      </w:rPr>
    </w:pPr>
  </w:p>
  <w:p w:rsidR="00913965" w:rsidRPr="001F1BEB" w:rsidRDefault="00913965" w:rsidP="007C18A7">
    <w:pPr>
      <w:pStyle w:val="Order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DF0301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9024BB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F947E5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7BE2AB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CA3F2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96403A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A5A2CD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6E2E10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90C9F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076CD1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985B33"/>
    <w:multiLevelType w:val="multilevel"/>
    <w:tmpl w:val="4F3AC2C0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1" w15:restartNumberingAfterBreak="0">
    <w:nsid w:val="0A8F3D5E"/>
    <w:multiLevelType w:val="singleLevel"/>
    <w:tmpl w:val="C5D290F2"/>
    <w:lvl w:ilvl="0">
      <w:start w:val="1"/>
      <w:numFmt w:val="decimal"/>
      <w:pStyle w:val="FOFNumbered"/>
      <w:lvlText w:val="%1."/>
      <w:lvlJc w:val="left"/>
      <w:pPr>
        <w:tabs>
          <w:tab w:val="num" w:pos="1350"/>
        </w:tabs>
        <w:ind w:left="1350" w:hanging="720"/>
      </w:pPr>
      <w:rPr>
        <w:rFonts w:hint="default"/>
      </w:rPr>
    </w:lvl>
  </w:abstractNum>
  <w:abstractNum w:abstractNumId="12" w15:restartNumberingAfterBreak="0">
    <w:nsid w:val="0E8B2336"/>
    <w:multiLevelType w:val="multilevel"/>
    <w:tmpl w:val="A358D4E8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3" w15:restartNumberingAfterBreak="0">
    <w:nsid w:val="177226D6"/>
    <w:multiLevelType w:val="multilevel"/>
    <w:tmpl w:val="7406886C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4" w15:restartNumberingAfterBreak="0">
    <w:nsid w:val="18576677"/>
    <w:multiLevelType w:val="multilevel"/>
    <w:tmpl w:val="F176D472"/>
    <w:lvl w:ilvl="0">
      <w:start w:val="1"/>
      <w:numFmt w:val="upperRoman"/>
      <w:lvlText w:val="%1."/>
      <w:lvlJc w:val="left"/>
      <w:pPr>
        <w:tabs>
          <w:tab w:val="num" w:pos="-288"/>
        </w:tabs>
        <w:ind w:left="432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pStyle w:val="OrderHeading2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5" w15:restartNumberingAfterBreak="0">
    <w:nsid w:val="1A240B33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1A501CD8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1DA62932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 w15:restartNumberingAfterBreak="0">
    <w:nsid w:val="1F7D393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067448E"/>
    <w:multiLevelType w:val="multilevel"/>
    <w:tmpl w:val="99D05716"/>
    <w:lvl w:ilvl="0">
      <w:start w:val="1"/>
      <w:numFmt w:val="upperRoman"/>
      <w:pStyle w:val="OrderHeading1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pStyle w:val="OrderHeading3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pStyle w:val="OrderHeading4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pStyle w:val="OrderHeading5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0" w15:restartNumberingAfterBreak="0">
    <w:nsid w:val="23C02C2E"/>
    <w:multiLevelType w:val="multilevel"/>
    <w:tmpl w:val="00F2A29E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1" w15:restartNumberingAfterBreak="0">
    <w:nsid w:val="2756520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912651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AF76EEB"/>
    <w:multiLevelType w:val="multilevel"/>
    <w:tmpl w:val="99D057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4" w15:restartNumberingAfterBreak="0">
    <w:nsid w:val="2B5C28D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2CAA310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6" w15:restartNumberingAfterBreak="0">
    <w:nsid w:val="304B5C12"/>
    <w:multiLevelType w:val="multilevel"/>
    <w:tmpl w:val="00F2A29E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7" w15:restartNumberingAfterBreak="0">
    <w:nsid w:val="3AA17CFD"/>
    <w:multiLevelType w:val="multilevel"/>
    <w:tmpl w:val="99D057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8" w15:restartNumberingAfterBreak="0">
    <w:nsid w:val="41035CAC"/>
    <w:multiLevelType w:val="multilevel"/>
    <w:tmpl w:val="4E5C989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9" w15:restartNumberingAfterBreak="0">
    <w:nsid w:val="44164343"/>
    <w:multiLevelType w:val="multilevel"/>
    <w:tmpl w:val="F22C4A70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0" w15:restartNumberingAfterBreak="0">
    <w:nsid w:val="4BAB33AA"/>
    <w:multiLevelType w:val="multilevel"/>
    <w:tmpl w:val="AD401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9B6F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5501511E"/>
    <w:multiLevelType w:val="multilevel"/>
    <w:tmpl w:val="F4726EB6"/>
    <w:lvl w:ilvl="0">
      <w:start w:val="1"/>
      <w:numFmt w:val="upperRoman"/>
      <w:suff w:val="space"/>
      <w:lvlText w:val="%1."/>
      <w:lvlJc w:val="left"/>
      <w:pPr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3" w15:restartNumberingAfterBreak="0">
    <w:nsid w:val="5F601F29"/>
    <w:multiLevelType w:val="hybridMultilevel"/>
    <w:tmpl w:val="881E5114"/>
    <w:lvl w:ilvl="0" w:tplc="3CEA5782">
      <w:start w:val="1"/>
      <w:numFmt w:val="decimal"/>
      <w:pStyle w:val="NumberedParagraph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FF61F4C"/>
    <w:multiLevelType w:val="multilevel"/>
    <w:tmpl w:val="028E43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5" w15:restartNumberingAfterBreak="0">
    <w:nsid w:val="643B70F2"/>
    <w:multiLevelType w:val="multilevel"/>
    <w:tmpl w:val="19EE0DD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6" w15:restartNumberingAfterBreak="0">
    <w:nsid w:val="713F5140"/>
    <w:multiLevelType w:val="multilevel"/>
    <w:tmpl w:val="99D057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7" w15:restartNumberingAfterBreak="0">
    <w:nsid w:val="7CDC4690"/>
    <w:multiLevelType w:val="hybridMultilevel"/>
    <w:tmpl w:val="9B36E1FC"/>
    <w:lvl w:ilvl="0" w:tplc="1ABCDFBA">
      <w:numFmt w:val="bullet"/>
      <w:lvlText w:val="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2E608E"/>
    <w:multiLevelType w:val="multilevel"/>
    <w:tmpl w:val="85D48F82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9" w15:restartNumberingAfterBreak="0">
    <w:nsid w:val="7F58153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7FCE6537"/>
    <w:multiLevelType w:val="multilevel"/>
    <w:tmpl w:val="8B82A0E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3"/>
  </w:num>
  <w:num w:numId="12">
    <w:abstractNumId w:val="34"/>
  </w:num>
  <w:num w:numId="13">
    <w:abstractNumId w:val="32"/>
  </w:num>
  <w:num w:numId="14">
    <w:abstractNumId w:val="13"/>
  </w:num>
  <w:num w:numId="15">
    <w:abstractNumId w:val="14"/>
  </w:num>
  <w:num w:numId="16">
    <w:abstractNumId w:val="10"/>
  </w:num>
  <w:num w:numId="17">
    <w:abstractNumId w:val="24"/>
  </w:num>
  <w:num w:numId="18">
    <w:abstractNumId w:val="38"/>
  </w:num>
  <w:num w:numId="19">
    <w:abstractNumId w:val="39"/>
  </w:num>
  <w:num w:numId="20">
    <w:abstractNumId w:val="40"/>
  </w:num>
  <w:num w:numId="21">
    <w:abstractNumId w:val="18"/>
  </w:num>
  <w:num w:numId="22">
    <w:abstractNumId w:val="28"/>
  </w:num>
  <w:num w:numId="23">
    <w:abstractNumId w:val="29"/>
  </w:num>
  <w:num w:numId="24">
    <w:abstractNumId w:val="19"/>
  </w:num>
  <w:num w:numId="25">
    <w:abstractNumId w:val="20"/>
  </w:num>
  <w:num w:numId="26">
    <w:abstractNumId w:val="12"/>
  </w:num>
  <w:num w:numId="27">
    <w:abstractNumId w:val="35"/>
  </w:num>
  <w:num w:numId="28">
    <w:abstractNumId w:val="26"/>
  </w:num>
  <w:num w:numId="29">
    <w:abstractNumId w:val="36"/>
  </w:num>
  <w:num w:numId="30">
    <w:abstractNumId w:val="27"/>
  </w:num>
  <w:num w:numId="31">
    <w:abstractNumId w:val="23"/>
  </w:num>
  <w:num w:numId="32">
    <w:abstractNumId w:val="30"/>
  </w:num>
  <w:num w:numId="33">
    <w:abstractNumId w:val="16"/>
  </w:num>
  <w:num w:numId="34">
    <w:abstractNumId w:val="31"/>
  </w:num>
  <w:num w:numId="35">
    <w:abstractNumId w:val="15"/>
  </w:num>
  <w:num w:numId="36">
    <w:abstractNumId w:val="25"/>
  </w:num>
  <w:num w:numId="37">
    <w:abstractNumId w:val="21"/>
  </w:num>
  <w:num w:numId="38">
    <w:abstractNumId w:val="17"/>
  </w:num>
  <w:num w:numId="39">
    <w:abstractNumId w:val="22"/>
  </w:num>
  <w:num w:numId="40">
    <w:abstractNumId w:val="11"/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682"/>
    <w:rsid w:val="00007A5B"/>
    <w:rsid w:val="00034DDB"/>
    <w:rsid w:val="000443FE"/>
    <w:rsid w:val="00044F76"/>
    <w:rsid w:val="00051650"/>
    <w:rsid w:val="000545D3"/>
    <w:rsid w:val="00064690"/>
    <w:rsid w:val="0007019A"/>
    <w:rsid w:val="00082884"/>
    <w:rsid w:val="0008715E"/>
    <w:rsid w:val="0009049C"/>
    <w:rsid w:val="00091F16"/>
    <w:rsid w:val="00092A03"/>
    <w:rsid w:val="000B25F9"/>
    <w:rsid w:val="000B26B3"/>
    <w:rsid w:val="000C24B7"/>
    <w:rsid w:val="000C6634"/>
    <w:rsid w:val="000D496A"/>
    <w:rsid w:val="000E7F43"/>
    <w:rsid w:val="000F1323"/>
    <w:rsid w:val="000F4DB1"/>
    <w:rsid w:val="0010281F"/>
    <w:rsid w:val="00107A47"/>
    <w:rsid w:val="001172E8"/>
    <w:rsid w:val="00127087"/>
    <w:rsid w:val="00133B0C"/>
    <w:rsid w:val="001544CB"/>
    <w:rsid w:val="001575D9"/>
    <w:rsid w:val="00163707"/>
    <w:rsid w:val="0016377D"/>
    <w:rsid w:val="001660D1"/>
    <w:rsid w:val="00177BC5"/>
    <w:rsid w:val="001845E3"/>
    <w:rsid w:val="001910CF"/>
    <w:rsid w:val="00194537"/>
    <w:rsid w:val="001A717E"/>
    <w:rsid w:val="001A761F"/>
    <w:rsid w:val="001B6B34"/>
    <w:rsid w:val="001E54E3"/>
    <w:rsid w:val="001E60A9"/>
    <w:rsid w:val="001E7088"/>
    <w:rsid w:val="001F7996"/>
    <w:rsid w:val="00206533"/>
    <w:rsid w:val="00227B63"/>
    <w:rsid w:val="00241765"/>
    <w:rsid w:val="00244B98"/>
    <w:rsid w:val="00244D99"/>
    <w:rsid w:val="00246C70"/>
    <w:rsid w:val="0026028E"/>
    <w:rsid w:val="00266CAE"/>
    <w:rsid w:val="0027743F"/>
    <w:rsid w:val="00280C36"/>
    <w:rsid w:val="002A7705"/>
    <w:rsid w:val="002B1CB9"/>
    <w:rsid w:val="002F5926"/>
    <w:rsid w:val="003054C7"/>
    <w:rsid w:val="00320B37"/>
    <w:rsid w:val="0032598F"/>
    <w:rsid w:val="00327E44"/>
    <w:rsid w:val="0033597A"/>
    <w:rsid w:val="00342314"/>
    <w:rsid w:val="00356226"/>
    <w:rsid w:val="00364772"/>
    <w:rsid w:val="00373BE6"/>
    <w:rsid w:val="003742A4"/>
    <w:rsid w:val="00381169"/>
    <w:rsid w:val="00382798"/>
    <w:rsid w:val="00386AA9"/>
    <w:rsid w:val="003A389D"/>
    <w:rsid w:val="003A414E"/>
    <w:rsid w:val="003A581B"/>
    <w:rsid w:val="003C5E49"/>
    <w:rsid w:val="003E690A"/>
    <w:rsid w:val="003F5B81"/>
    <w:rsid w:val="00402636"/>
    <w:rsid w:val="00412FA5"/>
    <w:rsid w:val="0043238B"/>
    <w:rsid w:val="00440E38"/>
    <w:rsid w:val="00466F8D"/>
    <w:rsid w:val="004814DD"/>
    <w:rsid w:val="00483C03"/>
    <w:rsid w:val="00485317"/>
    <w:rsid w:val="004A26B0"/>
    <w:rsid w:val="004A6DE2"/>
    <w:rsid w:val="004B3F6C"/>
    <w:rsid w:val="004B4281"/>
    <w:rsid w:val="004B7DAE"/>
    <w:rsid w:val="004C1C70"/>
    <w:rsid w:val="004E3052"/>
    <w:rsid w:val="005053DB"/>
    <w:rsid w:val="00514BEE"/>
    <w:rsid w:val="00520682"/>
    <w:rsid w:val="00522001"/>
    <w:rsid w:val="005228D9"/>
    <w:rsid w:val="005314C5"/>
    <w:rsid w:val="00536C12"/>
    <w:rsid w:val="00537200"/>
    <w:rsid w:val="00561BC0"/>
    <w:rsid w:val="00562CF2"/>
    <w:rsid w:val="00566C31"/>
    <w:rsid w:val="00573F1D"/>
    <w:rsid w:val="005766FD"/>
    <w:rsid w:val="005776CF"/>
    <w:rsid w:val="00581DB7"/>
    <w:rsid w:val="00582DED"/>
    <w:rsid w:val="00584CF8"/>
    <w:rsid w:val="005954DA"/>
    <w:rsid w:val="005A4316"/>
    <w:rsid w:val="005A544B"/>
    <w:rsid w:val="005B3A93"/>
    <w:rsid w:val="005B43A8"/>
    <w:rsid w:val="005C2AAA"/>
    <w:rsid w:val="005C724F"/>
    <w:rsid w:val="005D43C9"/>
    <w:rsid w:val="005D74CE"/>
    <w:rsid w:val="006342A5"/>
    <w:rsid w:val="00637CB9"/>
    <w:rsid w:val="00641F05"/>
    <w:rsid w:val="0065324B"/>
    <w:rsid w:val="0067117D"/>
    <w:rsid w:val="006829B0"/>
    <w:rsid w:val="00691DC5"/>
    <w:rsid w:val="0069248E"/>
    <w:rsid w:val="006939E7"/>
    <w:rsid w:val="006C181F"/>
    <w:rsid w:val="006D5065"/>
    <w:rsid w:val="006E7420"/>
    <w:rsid w:val="007000CF"/>
    <w:rsid w:val="007211BD"/>
    <w:rsid w:val="00725B5F"/>
    <w:rsid w:val="00734F12"/>
    <w:rsid w:val="007443BC"/>
    <w:rsid w:val="00745E77"/>
    <w:rsid w:val="00762A88"/>
    <w:rsid w:val="00767059"/>
    <w:rsid w:val="00781266"/>
    <w:rsid w:val="00783C43"/>
    <w:rsid w:val="00786C7B"/>
    <w:rsid w:val="00790797"/>
    <w:rsid w:val="007A04A0"/>
    <w:rsid w:val="007A411D"/>
    <w:rsid w:val="007A7B59"/>
    <w:rsid w:val="007C18A7"/>
    <w:rsid w:val="007C5EE5"/>
    <w:rsid w:val="007E07E1"/>
    <w:rsid w:val="007E20F2"/>
    <w:rsid w:val="007E706F"/>
    <w:rsid w:val="007F2928"/>
    <w:rsid w:val="00812D33"/>
    <w:rsid w:val="008407B2"/>
    <w:rsid w:val="0089738F"/>
    <w:rsid w:val="008B0DA0"/>
    <w:rsid w:val="008B567F"/>
    <w:rsid w:val="008C634D"/>
    <w:rsid w:val="008F33A9"/>
    <w:rsid w:val="008F42BB"/>
    <w:rsid w:val="009071D1"/>
    <w:rsid w:val="009106F4"/>
    <w:rsid w:val="00911D1F"/>
    <w:rsid w:val="00913965"/>
    <w:rsid w:val="00942340"/>
    <w:rsid w:val="00955E16"/>
    <w:rsid w:val="00956CD3"/>
    <w:rsid w:val="0097191A"/>
    <w:rsid w:val="00993C2A"/>
    <w:rsid w:val="009945AE"/>
    <w:rsid w:val="009C44A3"/>
    <w:rsid w:val="009D57B0"/>
    <w:rsid w:val="009F25EA"/>
    <w:rsid w:val="009F35E7"/>
    <w:rsid w:val="009F4606"/>
    <w:rsid w:val="009F4ACB"/>
    <w:rsid w:val="009F4E7E"/>
    <w:rsid w:val="00A03356"/>
    <w:rsid w:val="00A132A6"/>
    <w:rsid w:val="00A14EE3"/>
    <w:rsid w:val="00A1595F"/>
    <w:rsid w:val="00A21D6F"/>
    <w:rsid w:val="00A31508"/>
    <w:rsid w:val="00A36B02"/>
    <w:rsid w:val="00A502B6"/>
    <w:rsid w:val="00A70A9E"/>
    <w:rsid w:val="00A722BE"/>
    <w:rsid w:val="00A72B54"/>
    <w:rsid w:val="00A812BE"/>
    <w:rsid w:val="00A82CEB"/>
    <w:rsid w:val="00A90502"/>
    <w:rsid w:val="00AA0F90"/>
    <w:rsid w:val="00AB09D7"/>
    <w:rsid w:val="00AB1551"/>
    <w:rsid w:val="00AD0BFE"/>
    <w:rsid w:val="00AD0E32"/>
    <w:rsid w:val="00AD3493"/>
    <w:rsid w:val="00AD5E56"/>
    <w:rsid w:val="00AF3926"/>
    <w:rsid w:val="00AF68AE"/>
    <w:rsid w:val="00B009B9"/>
    <w:rsid w:val="00B06313"/>
    <w:rsid w:val="00B073EB"/>
    <w:rsid w:val="00B10DDE"/>
    <w:rsid w:val="00B1530E"/>
    <w:rsid w:val="00B272BD"/>
    <w:rsid w:val="00B275BF"/>
    <w:rsid w:val="00B3251E"/>
    <w:rsid w:val="00B34940"/>
    <w:rsid w:val="00B373FD"/>
    <w:rsid w:val="00B37D61"/>
    <w:rsid w:val="00B55A6F"/>
    <w:rsid w:val="00B62D15"/>
    <w:rsid w:val="00B644C3"/>
    <w:rsid w:val="00B9345E"/>
    <w:rsid w:val="00BA1B5B"/>
    <w:rsid w:val="00BA7D66"/>
    <w:rsid w:val="00BC045C"/>
    <w:rsid w:val="00BD23B1"/>
    <w:rsid w:val="00BD4379"/>
    <w:rsid w:val="00BD6169"/>
    <w:rsid w:val="00BE63E4"/>
    <w:rsid w:val="00BF6156"/>
    <w:rsid w:val="00C01543"/>
    <w:rsid w:val="00C05EC4"/>
    <w:rsid w:val="00C132AA"/>
    <w:rsid w:val="00C1450D"/>
    <w:rsid w:val="00C15B74"/>
    <w:rsid w:val="00C200F1"/>
    <w:rsid w:val="00C3017F"/>
    <w:rsid w:val="00C32D71"/>
    <w:rsid w:val="00C34DF6"/>
    <w:rsid w:val="00C37DF7"/>
    <w:rsid w:val="00C4433B"/>
    <w:rsid w:val="00C56D42"/>
    <w:rsid w:val="00C64387"/>
    <w:rsid w:val="00CB3541"/>
    <w:rsid w:val="00CD0CDF"/>
    <w:rsid w:val="00CE1988"/>
    <w:rsid w:val="00CE3A22"/>
    <w:rsid w:val="00CE7556"/>
    <w:rsid w:val="00CF5D2D"/>
    <w:rsid w:val="00CF61E8"/>
    <w:rsid w:val="00D05760"/>
    <w:rsid w:val="00D221AA"/>
    <w:rsid w:val="00D22BD6"/>
    <w:rsid w:val="00D23C91"/>
    <w:rsid w:val="00D42757"/>
    <w:rsid w:val="00D46759"/>
    <w:rsid w:val="00D46BAF"/>
    <w:rsid w:val="00D51BA6"/>
    <w:rsid w:val="00D5213F"/>
    <w:rsid w:val="00D616A5"/>
    <w:rsid w:val="00D655EF"/>
    <w:rsid w:val="00D65D4A"/>
    <w:rsid w:val="00D65E88"/>
    <w:rsid w:val="00D80F93"/>
    <w:rsid w:val="00D90F58"/>
    <w:rsid w:val="00DA624C"/>
    <w:rsid w:val="00DA7162"/>
    <w:rsid w:val="00DD5014"/>
    <w:rsid w:val="00DE0FD1"/>
    <w:rsid w:val="00DE56F0"/>
    <w:rsid w:val="00DE6501"/>
    <w:rsid w:val="00DF78C5"/>
    <w:rsid w:val="00E03F9F"/>
    <w:rsid w:val="00E17A5E"/>
    <w:rsid w:val="00E25569"/>
    <w:rsid w:val="00E373DE"/>
    <w:rsid w:val="00E37A57"/>
    <w:rsid w:val="00E37D04"/>
    <w:rsid w:val="00E44670"/>
    <w:rsid w:val="00E46984"/>
    <w:rsid w:val="00E47E3B"/>
    <w:rsid w:val="00E52C50"/>
    <w:rsid w:val="00E70CC3"/>
    <w:rsid w:val="00E73753"/>
    <w:rsid w:val="00E85D41"/>
    <w:rsid w:val="00E93A6C"/>
    <w:rsid w:val="00EA11C8"/>
    <w:rsid w:val="00EA1E63"/>
    <w:rsid w:val="00EB0B90"/>
    <w:rsid w:val="00EB206C"/>
    <w:rsid w:val="00EB2779"/>
    <w:rsid w:val="00EB4948"/>
    <w:rsid w:val="00EC7C7B"/>
    <w:rsid w:val="00ED0EA0"/>
    <w:rsid w:val="00ED1B51"/>
    <w:rsid w:val="00ED1CDC"/>
    <w:rsid w:val="00EF50D3"/>
    <w:rsid w:val="00F06C88"/>
    <w:rsid w:val="00F1402A"/>
    <w:rsid w:val="00F14A49"/>
    <w:rsid w:val="00F22036"/>
    <w:rsid w:val="00F271E9"/>
    <w:rsid w:val="00F303FD"/>
    <w:rsid w:val="00F3543F"/>
    <w:rsid w:val="00F43A5A"/>
    <w:rsid w:val="00F45B8D"/>
    <w:rsid w:val="00F51223"/>
    <w:rsid w:val="00F52BE8"/>
    <w:rsid w:val="00F530D8"/>
    <w:rsid w:val="00F60164"/>
    <w:rsid w:val="00F712CC"/>
    <w:rsid w:val="00F85FDA"/>
    <w:rsid w:val="00FB106B"/>
    <w:rsid w:val="00FB1FD2"/>
    <w:rsid w:val="00FC052E"/>
    <w:rsid w:val="00FC1276"/>
    <w:rsid w:val="00FC3502"/>
    <w:rsid w:val="00FC35F0"/>
    <w:rsid w:val="00FD5F7A"/>
    <w:rsid w:val="00FE4E01"/>
    <w:rsid w:val="00FF0BD6"/>
    <w:rsid w:val="00FF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D0AA31"/>
  <w15:docId w15:val="{F43E6097-053B-4C62-B8A2-EC431C342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rsid w:val="00241765"/>
    <w:pPr>
      <w:jc w:val="both"/>
    </w:pPr>
    <w:rPr>
      <w:sz w:val="24"/>
      <w:lang w:eastAsia="zh-TW"/>
    </w:rPr>
  </w:style>
  <w:style w:type="paragraph" w:styleId="Heading1">
    <w:name w:val="heading 1"/>
    <w:basedOn w:val="Normal"/>
    <w:next w:val="Normal"/>
    <w:rsid w:val="00C56D42"/>
    <w:pPr>
      <w:keepNext/>
      <w:numPr>
        <w:numId w:val="35"/>
      </w:numPr>
      <w:spacing w:after="120" w:line="480" w:lineRule="auto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rsid w:val="00C56D42"/>
    <w:pPr>
      <w:numPr>
        <w:ilvl w:val="1"/>
      </w:num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rsid w:val="00C56D42"/>
    <w:pPr>
      <w:numPr>
        <w:ilvl w:val="2"/>
      </w:numPr>
      <w:outlineLvl w:val="2"/>
    </w:pPr>
  </w:style>
  <w:style w:type="paragraph" w:styleId="Heading4">
    <w:name w:val="heading 4"/>
    <w:basedOn w:val="Heading3"/>
    <w:next w:val="Normal"/>
    <w:rsid w:val="00C56D42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rsid w:val="00C56D42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rsid w:val="00C56D42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rsid w:val="00C56D42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rsid w:val="00C56D4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rsid w:val="00C56D4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semiHidden/>
    <w:rsid w:val="000D496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semiHidden/>
    <w:rsid w:val="008C634D"/>
    <w:pPr>
      <w:tabs>
        <w:tab w:val="center" w:pos="4680"/>
        <w:tab w:val="right" w:pos="9360"/>
      </w:tabs>
      <w:jc w:val="left"/>
    </w:pPr>
    <w:rPr>
      <w:rFonts w:eastAsia="SimSun"/>
      <w:sz w:val="20"/>
      <w:lang w:eastAsia="zh-CN"/>
    </w:rPr>
  </w:style>
  <w:style w:type="paragraph" w:styleId="Footer">
    <w:name w:val="footer"/>
    <w:basedOn w:val="Normal"/>
    <w:semiHidden/>
    <w:rsid w:val="00B3251E"/>
    <w:pPr>
      <w:tabs>
        <w:tab w:val="center" w:pos="4680"/>
        <w:tab w:val="right" w:pos="9360"/>
      </w:tabs>
      <w:jc w:val="left"/>
    </w:pPr>
    <w:rPr>
      <w:rFonts w:eastAsia="SimSun"/>
      <w:sz w:val="20"/>
      <w:lang w:eastAsia="zh-CN"/>
    </w:rPr>
  </w:style>
  <w:style w:type="paragraph" w:customStyle="1" w:styleId="BodyTextIndented">
    <w:name w:val="Body Text Indented"/>
    <w:basedOn w:val="Normal"/>
    <w:link w:val="BodyTextIndentedCharChar"/>
    <w:qFormat/>
    <w:rsid w:val="00BF6156"/>
    <w:pPr>
      <w:spacing w:before="120" w:line="360" w:lineRule="auto"/>
      <w:ind w:firstLine="720"/>
    </w:pPr>
    <w:rPr>
      <w:rFonts w:eastAsia="SimSun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F6156"/>
    <w:rPr>
      <w:rFonts w:eastAsia="SimSun"/>
      <w:sz w:val="24"/>
      <w:szCs w:val="24"/>
      <w:lang w:eastAsia="zh-CN"/>
    </w:rPr>
  </w:style>
  <w:style w:type="character" w:customStyle="1" w:styleId="StyleBold">
    <w:name w:val="Style Bold"/>
    <w:basedOn w:val="DefaultParagraphFont"/>
    <w:semiHidden/>
    <w:rsid w:val="000D496A"/>
    <w:rPr>
      <w:b/>
      <w:bCs/>
      <w:caps/>
    </w:rPr>
  </w:style>
  <w:style w:type="paragraph" w:customStyle="1" w:styleId="NumberedParagraph">
    <w:name w:val="Numbered Paragraph"/>
    <w:basedOn w:val="BodyTextIndented"/>
    <w:qFormat/>
    <w:rsid w:val="00F712CC"/>
    <w:pPr>
      <w:numPr>
        <w:numId w:val="11"/>
      </w:numPr>
      <w:tabs>
        <w:tab w:val="clear" w:pos="720"/>
      </w:tabs>
    </w:pPr>
  </w:style>
  <w:style w:type="paragraph" w:customStyle="1" w:styleId="OrderHeading1">
    <w:name w:val="Order Heading 1"/>
    <w:qFormat/>
    <w:rsid w:val="005B3A93"/>
    <w:pPr>
      <w:keepNext/>
      <w:keepLines/>
      <w:numPr>
        <w:numId w:val="24"/>
      </w:numPr>
      <w:tabs>
        <w:tab w:val="clear" w:pos="0"/>
      </w:tabs>
      <w:spacing w:before="480" w:after="120"/>
      <w:jc w:val="center"/>
      <w:outlineLvl w:val="0"/>
    </w:pPr>
    <w:rPr>
      <w:b/>
      <w:sz w:val="24"/>
      <w:lang w:eastAsia="zh-TW"/>
    </w:rPr>
  </w:style>
  <w:style w:type="paragraph" w:customStyle="1" w:styleId="OrderHeading2">
    <w:name w:val="Order Heading 2"/>
    <w:basedOn w:val="OrderHeading1"/>
    <w:qFormat/>
    <w:rsid w:val="005B3A93"/>
    <w:pPr>
      <w:numPr>
        <w:ilvl w:val="1"/>
        <w:numId w:val="15"/>
      </w:numPr>
      <w:tabs>
        <w:tab w:val="clear" w:pos="0"/>
      </w:tabs>
      <w:spacing w:before="360"/>
      <w:outlineLvl w:val="1"/>
    </w:pPr>
  </w:style>
  <w:style w:type="paragraph" w:customStyle="1" w:styleId="OrderHeading3">
    <w:name w:val="Order Heading 3"/>
    <w:basedOn w:val="OrderHeading1"/>
    <w:qFormat/>
    <w:rsid w:val="00AB09D7"/>
    <w:pPr>
      <w:numPr>
        <w:ilvl w:val="2"/>
      </w:numPr>
      <w:tabs>
        <w:tab w:val="clear" w:pos="0"/>
      </w:tabs>
      <w:spacing w:before="240"/>
      <w:jc w:val="left"/>
      <w:outlineLvl w:val="2"/>
    </w:pPr>
    <w:rPr>
      <w:bCs/>
    </w:rPr>
  </w:style>
  <w:style w:type="paragraph" w:customStyle="1" w:styleId="OrderHeading4">
    <w:name w:val="Order Heading 4"/>
    <w:basedOn w:val="OrderHeading1"/>
    <w:qFormat/>
    <w:rsid w:val="00AB09D7"/>
    <w:pPr>
      <w:numPr>
        <w:ilvl w:val="3"/>
      </w:numPr>
      <w:tabs>
        <w:tab w:val="clear" w:pos="0"/>
      </w:tabs>
      <w:spacing w:before="240"/>
      <w:jc w:val="left"/>
    </w:pPr>
    <w:rPr>
      <w:bCs/>
    </w:rPr>
  </w:style>
  <w:style w:type="paragraph" w:customStyle="1" w:styleId="OrderHeading5">
    <w:name w:val="Order Heading 5"/>
    <w:basedOn w:val="OrderHeading1"/>
    <w:qFormat/>
    <w:rsid w:val="00AB09D7"/>
    <w:pPr>
      <w:numPr>
        <w:ilvl w:val="4"/>
      </w:numPr>
      <w:tabs>
        <w:tab w:val="clear" w:pos="0"/>
      </w:tabs>
      <w:spacing w:before="240" w:after="60"/>
      <w:jc w:val="left"/>
      <w:outlineLvl w:val="4"/>
    </w:pPr>
    <w:rPr>
      <w:bCs/>
    </w:rPr>
  </w:style>
  <w:style w:type="numbering" w:styleId="111111">
    <w:name w:val="Outline List 2"/>
    <w:basedOn w:val="NoList"/>
    <w:semiHidden/>
    <w:rsid w:val="00955E16"/>
    <w:pPr>
      <w:numPr>
        <w:numId w:val="36"/>
      </w:numPr>
    </w:pPr>
  </w:style>
  <w:style w:type="numbering" w:styleId="1ai">
    <w:name w:val="Outline List 1"/>
    <w:basedOn w:val="NoList"/>
    <w:semiHidden/>
    <w:rsid w:val="00955E16"/>
    <w:pPr>
      <w:numPr>
        <w:numId w:val="37"/>
      </w:numPr>
    </w:pPr>
  </w:style>
  <w:style w:type="numbering" w:styleId="ArticleSection">
    <w:name w:val="Outline List 3"/>
    <w:basedOn w:val="NoList"/>
    <w:semiHidden/>
    <w:rsid w:val="00955E16"/>
    <w:pPr>
      <w:numPr>
        <w:numId w:val="38"/>
      </w:numPr>
    </w:pPr>
  </w:style>
  <w:style w:type="paragraph" w:styleId="BlockText">
    <w:name w:val="Block Text"/>
    <w:basedOn w:val="Normal"/>
    <w:semiHidden/>
    <w:rsid w:val="00955E16"/>
    <w:pPr>
      <w:spacing w:after="120"/>
      <w:ind w:left="1440" w:right="1440"/>
    </w:pPr>
  </w:style>
  <w:style w:type="paragraph" w:styleId="BodyTextFirstIndent">
    <w:name w:val="Body Text First Indent"/>
    <w:basedOn w:val="Normal"/>
    <w:semiHidden/>
    <w:rsid w:val="00483C03"/>
    <w:pPr>
      <w:spacing w:after="120"/>
      <w:ind w:firstLine="210"/>
    </w:pPr>
  </w:style>
  <w:style w:type="paragraph" w:styleId="BodyTextIndent">
    <w:name w:val="Body Text Indent"/>
    <w:basedOn w:val="Normal"/>
    <w:semiHidden/>
    <w:rsid w:val="00955E16"/>
    <w:pPr>
      <w:spacing w:after="120"/>
      <w:ind w:left="360"/>
    </w:pPr>
  </w:style>
  <w:style w:type="paragraph" w:styleId="BodyTextFirstIndent2">
    <w:name w:val="Body Text First Indent 2"/>
    <w:basedOn w:val="BodyTextIndent"/>
    <w:semiHidden/>
    <w:rsid w:val="00955E16"/>
    <w:pPr>
      <w:ind w:firstLine="210"/>
    </w:pPr>
  </w:style>
  <w:style w:type="paragraph" w:styleId="BodyTextIndent2">
    <w:name w:val="Body Text Indent 2"/>
    <w:basedOn w:val="Normal"/>
    <w:semiHidden/>
    <w:rsid w:val="00955E16"/>
    <w:pPr>
      <w:spacing w:after="120" w:line="480" w:lineRule="auto"/>
      <w:ind w:left="360"/>
    </w:pPr>
  </w:style>
  <w:style w:type="paragraph" w:styleId="BodyTextIndent3">
    <w:name w:val="Body Text Indent 3"/>
    <w:basedOn w:val="Normal"/>
    <w:semiHidden/>
    <w:rsid w:val="00955E16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semiHidden/>
    <w:rsid w:val="00955E16"/>
    <w:pPr>
      <w:ind w:left="4320"/>
    </w:pPr>
  </w:style>
  <w:style w:type="paragraph" w:styleId="Date">
    <w:name w:val="Date"/>
    <w:basedOn w:val="Normal"/>
    <w:next w:val="Normal"/>
    <w:semiHidden/>
    <w:rsid w:val="00955E16"/>
  </w:style>
  <w:style w:type="paragraph" w:styleId="E-mailSignature">
    <w:name w:val="E-mail Signature"/>
    <w:basedOn w:val="Normal"/>
    <w:semiHidden/>
    <w:rsid w:val="00955E16"/>
  </w:style>
  <w:style w:type="character" w:styleId="Emphasis">
    <w:name w:val="Emphasis"/>
    <w:basedOn w:val="DefaultParagraphFont"/>
    <w:rsid w:val="00955E16"/>
    <w:rPr>
      <w:i/>
      <w:iCs/>
    </w:rPr>
  </w:style>
  <w:style w:type="paragraph" w:styleId="EnvelopeAddress">
    <w:name w:val="envelope address"/>
    <w:basedOn w:val="Normal"/>
    <w:semiHidden/>
    <w:rsid w:val="00955E1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Cs w:val="24"/>
    </w:rPr>
  </w:style>
  <w:style w:type="paragraph" w:styleId="EnvelopeReturn">
    <w:name w:val="envelope return"/>
    <w:basedOn w:val="Normal"/>
    <w:semiHidden/>
    <w:rsid w:val="00955E16"/>
    <w:rPr>
      <w:rFonts w:ascii="Arial" w:hAnsi="Arial" w:cs="Arial"/>
      <w:sz w:val="20"/>
    </w:rPr>
  </w:style>
  <w:style w:type="character" w:styleId="FollowedHyperlink">
    <w:name w:val="FollowedHyperlink"/>
    <w:basedOn w:val="DefaultParagraphFont"/>
    <w:semiHidden/>
    <w:rsid w:val="00955E16"/>
    <w:rPr>
      <w:color w:val="606420"/>
      <w:u w:val="single"/>
    </w:rPr>
  </w:style>
  <w:style w:type="character" w:styleId="HTMLAcronym">
    <w:name w:val="HTML Acronym"/>
    <w:basedOn w:val="DefaultParagraphFont"/>
    <w:semiHidden/>
    <w:rsid w:val="00955E16"/>
  </w:style>
  <w:style w:type="paragraph" w:styleId="HTMLAddress">
    <w:name w:val="HTML Address"/>
    <w:basedOn w:val="Normal"/>
    <w:semiHidden/>
    <w:rsid w:val="00955E16"/>
    <w:rPr>
      <w:i/>
      <w:iCs/>
    </w:rPr>
  </w:style>
  <w:style w:type="character" w:styleId="HTMLCite">
    <w:name w:val="HTML Cite"/>
    <w:basedOn w:val="DefaultParagraphFont"/>
    <w:semiHidden/>
    <w:rsid w:val="00955E16"/>
    <w:rPr>
      <w:i/>
      <w:iCs/>
    </w:rPr>
  </w:style>
  <w:style w:type="character" w:styleId="HTMLCode">
    <w:name w:val="HTML Code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955E16"/>
    <w:rPr>
      <w:i/>
      <w:iCs/>
    </w:rPr>
  </w:style>
  <w:style w:type="character" w:styleId="HTMLKeyboard">
    <w:name w:val="HTML Keyboard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955E16"/>
    <w:rPr>
      <w:rFonts w:ascii="Courier New" w:hAnsi="Courier New" w:cs="Courier New"/>
      <w:sz w:val="20"/>
    </w:rPr>
  </w:style>
  <w:style w:type="character" w:styleId="HTMLSample">
    <w:name w:val="HTML Sample"/>
    <w:basedOn w:val="DefaultParagraphFont"/>
    <w:semiHidden/>
    <w:rsid w:val="00955E16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955E16"/>
    <w:rPr>
      <w:i/>
      <w:iCs/>
    </w:rPr>
  </w:style>
  <w:style w:type="character" w:styleId="Hyperlink">
    <w:name w:val="Hyperlink"/>
    <w:basedOn w:val="DefaultParagraphFont"/>
    <w:semiHidden/>
    <w:rsid w:val="00955E16"/>
    <w:rPr>
      <w:color w:val="0000FF"/>
      <w:u w:val="single"/>
    </w:rPr>
  </w:style>
  <w:style w:type="character" w:styleId="LineNumber">
    <w:name w:val="line number"/>
    <w:basedOn w:val="DefaultParagraphFont"/>
    <w:semiHidden/>
    <w:rsid w:val="00955E16"/>
  </w:style>
  <w:style w:type="paragraph" w:styleId="List">
    <w:name w:val="List"/>
    <w:basedOn w:val="Normal"/>
    <w:semiHidden/>
    <w:rsid w:val="00955E16"/>
    <w:pPr>
      <w:ind w:left="360" w:hanging="360"/>
    </w:pPr>
  </w:style>
  <w:style w:type="paragraph" w:styleId="List2">
    <w:name w:val="List 2"/>
    <w:basedOn w:val="Normal"/>
    <w:semiHidden/>
    <w:rsid w:val="00955E16"/>
    <w:pPr>
      <w:ind w:left="720" w:hanging="360"/>
    </w:pPr>
  </w:style>
  <w:style w:type="paragraph" w:styleId="List3">
    <w:name w:val="List 3"/>
    <w:basedOn w:val="Normal"/>
    <w:semiHidden/>
    <w:rsid w:val="00955E16"/>
    <w:pPr>
      <w:ind w:left="1080" w:hanging="360"/>
    </w:pPr>
  </w:style>
  <w:style w:type="paragraph" w:styleId="List4">
    <w:name w:val="List 4"/>
    <w:basedOn w:val="Normal"/>
    <w:semiHidden/>
    <w:rsid w:val="00955E16"/>
    <w:pPr>
      <w:ind w:left="1440" w:hanging="360"/>
    </w:pPr>
  </w:style>
  <w:style w:type="paragraph" w:styleId="List5">
    <w:name w:val="List 5"/>
    <w:basedOn w:val="Normal"/>
    <w:semiHidden/>
    <w:rsid w:val="00955E16"/>
    <w:pPr>
      <w:ind w:left="1800" w:hanging="360"/>
    </w:pPr>
  </w:style>
  <w:style w:type="paragraph" w:styleId="ListBullet">
    <w:name w:val="List Bullet"/>
    <w:basedOn w:val="Normal"/>
    <w:semiHidden/>
    <w:rsid w:val="00955E16"/>
    <w:pPr>
      <w:numPr>
        <w:numId w:val="1"/>
      </w:numPr>
    </w:pPr>
  </w:style>
  <w:style w:type="paragraph" w:styleId="ListBullet2">
    <w:name w:val="List Bullet 2"/>
    <w:basedOn w:val="Normal"/>
    <w:semiHidden/>
    <w:rsid w:val="00955E16"/>
    <w:pPr>
      <w:numPr>
        <w:numId w:val="2"/>
      </w:numPr>
    </w:pPr>
  </w:style>
  <w:style w:type="paragraph" w:styleId="ListBullet3">
    <w:name w:val="List Bullet 3"/>
    <w:basedOn w:val="Normal"/>
    <w:semiHidden/>
    <w:rsid w:val="00955E16"/>
    <w:pPr>
      <w:numPr>
        <w:numId w:val="3"/>
      </w:numPr>
    </w:pPr>
  </w:style>
  <w:style w:type="paragraph" w:styleId="ListBullet4">
    <w:name w:val="List Bullet 4"/>
    <w:basedOn w:val="Normal"/>
    <w:semiHidden/>
    <w:rsid w:val="00955E16"/>
    <w:pPr>
      <w:numPr>
        <w:numId w:val="4"/>
      </w:numPr>
    </w:pPr>
  </w:style>
  <w:style w:type="paragraph" w:styleId="ListBullet5">
    <w:name w:val="List Bullet 5"/>
    <w:basedOn w:val="Normal"/>
    <w:semiHidden/>
    <w:rsid w:val="00955E16"/>
    <w:pPr>
      <w:numPr>
        <w:numId w:val="5"/>
      </w:numPr>
    </w:pPr>
  </w:style>
  <w:style w:type="paragraph" w:styleId="ListContinue">
    <w:name w:val="List Continue"/>
    <w:basedOn w:val="Normal"/>
    <w:semiHidden/>
    <w:rsid w:val="00955E16"/>
    <w:pPr>
      <w:spacing w:after="120"/>
      <w:ind w:left="360"/>
    </w:pPr>
  </w:style>
  <w:style w:type="paragraph" w:styleId="ListContinue2">
    <w:name w:val="List Continue 2"/>
    <w:basedOn w:val="Normal"/>
    <w:semiHidden/>
    <w:rsid w:val="00955E16"/>
    <w:pPr>
      <w:spacing w:after="120"/>
      <w:ind w:left="720"/>
    </w:pPr>
  </w:style>
  <w:style w:type="paragraph" w:styleId="ListContinue3">
    <w:name w:val="List Continue 3"/>
    <w:basedOn w:val="Normal"/>
    <w:semiHidden/>
    <w:rsid w:val="00955E16"/>
    <w:pPr>
      <w:spacing w:after="120"/>
      <w:ind w:left="1080"/>
    </w:pPr>
  </w:style>
  <w:style w:type="paragraph" w:styleId="ListContinue4">
    <w:name w:val="List Continue 4"/>
    <w:basedOn w:val="Normal"/>
    <w:semiHidden/>
    <w:rsid w:val="00955E16"/>
    <w:pPr>
      <w:spacing w:after="120"/>
      <w:ind w:left="1440"/>
    </w:pPr>
  </w:style>
  <w:style w:type="paragraph" w:styleId="ListContinue5">
    <w:name w:val="List Continue 5"/>
    <w:basedOn w:val="Normal"/>
    <w:semiHidden/>
    <w:rsid w:val="00955E16"/>
    <w:pPr>
      <w:spacing w:after="120"/>
      <w:ind w:left="1800"/>
    </w:pPr>
  </w:style>
  <w:style w:type="paragraph" w:styleId="ListNumber">
    <w:name w:val="List Number"/>
    <w:basedOn w:val="Normal"/>
    <w:semiHidden/>
    <w:rsid w:val="00955E16"/>
    <w:pPr>
      <w:numPr>
        <w:numId w:val="6"/>
      </w:numPr>
    </w:pPr>
  </w:style>
  <w:style w:type="paragraph" w:styleId="ListNumber2">
    <w:name w:val="List Number 2"/>
    <w:basedOn w:val="Normal"/>
    <w:semiHidden/>
    <w:rsid w:val="00955E16"/>
    <w:pPr>
      <w:numPr>
        <w:numId w:val="7"/>
      </w:numPr>
    </w:pPr>
  </w:style>
  <w:style w:type="paragraph" w:styleId="ListNumber3">
    <w:name w:val="List Number 3"/>
    <w:basedOn w:val="Normal"/>
    <w:semiHidden/>
    <w:rsid w:val="00955E16"/>
    <w:pPr>
      <w:numPr>
        <w:numId w:val="8"/>
      </w:numPr>
    </w:pPr>
  </w:style>
  <w:style w:type="paragraph" w:styleId="ListNumber4">
    <w:name w:val="List Number 4"/>
    <w:basedOn w:val="Normal"/>
    <w:semiHidden/>
    <w:rsid w:val="00955E16"/>
    <w:pPr>
      <w:numPr>
        <w:numId w:val="9"/>
      </w:numPr>
    </w:pPr>
  </w:style>
  <w:style w:type="paragraph" w:styleId="ListNumber5">
    <w:name w:val="List Number 5"/>
    <w:basedOn w:val="Normal"/>
    <w:semiHidden/>
    <w:rsid w:val="00955E16"/>
    <w:pPr>
      <w:numPr>
        <w:numId w:val="10"/>
      </w:numPr>
    </w:pPr>
  </w:style>
  <w:style w:type="paragraph" w:styleId="MessageHeader">
    <w:name w:val="Message Header"/>
    <w:basedOn w:val="Normal"/>
    <w:semiHidden/>
    <w:rsid w:val="00955E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Cs w:val="24"/>
    </w:rPr>
  </w:style>
  <w:style w:type="paragraph" w:styleId="NormalWeb">
    <w:name w:val="Normal (Web)"/>
    <w:basedOn w:val="Normal"/>
    <w:semiHidden/>
    <w:rsid w:val="00955E16"/>
    <w:rPr>
      <w:szCs w:val="24"/>
    </w:rPr>
  </w:style>
  <w:style w:type="paragraph" w:styleId="NormalIndent">
    <w:name w:val="Normal Indent"/>
    <w:basedOn w:val="Normal"/>
    <w:semiHidden/>
    <w:rsid w:val="00955E16"/>
    <w:pPr>
      <w:ind w:left="720"/>
    </w:pPr>
  </w:style>
  <w:style w:type="paragraph" w:styleId="NoteHeading">
    <w:name w:val="Note Heading"/>
    <w:basedOn w:val="Normal"/>
    <w:next w:val="Normal"/>
    <w:semiHidden/>
    <w:rsid w:val="00955E16"/>
  </w:style>
  <w:style w:type="character" w:styleId="PageNumber">
    <w:name w:val="page number"/>
    <w:basedOn w:val="DefaultParagraphFont"/>
    <w:semiHidden/>
    <w:rsid w:val="00955E16"/>
  </w:style>
  <w:style w:type="paragraph" w:styleId="PlainText">
    <w:name w:val="Plain Text"/>
    <w:basedOn w:val="Normal"/>
    <w:semiHidden/>
    <w:rsid w:val="00955E16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  <w:semiHidden/>
    <w:rsid w:val="00955E16"/>
  </w:style>
  <w:style w:type="paragraph" w:styleId="Signature">
    <w:name w:val="Signature"/>
    <w:basedOn w:val="Normal"/>
    <w:semiHidden/>
    <w:rsid w:val="00955E16"/>
    <w:pPr>
      <w:ind w:left="4320"/>
    </w:pPr>
  </w:style>
  <w:style w:type="character" w:styleId="Strong">
    <w:name w:val="Strong"/>
    <w:basedOn w:val="DefaultParagraphFont"/>
    <w:rsid w:val="00955E16"/>
    <w:rPr>
      <w:b/>
      <w:bCs/>
    </w:rPr>
  </w:style>
  <w:style w:type="paragraph" w:styleId="Subtitle">
    <w:name w:val="Subtitle"/>
    <w:basedOn w:val="Normal"/>
    <w:rsid w:val="00955E16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Table3Deffects1">
    <w:name w:val="Table 3D effects 1"/>
    <w:basedOn w:val="TableNormal"/>
    <w:semiHidden/>
    <w:rsid w:val="00955E16"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955E16"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955E16"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955E16"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955E16"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955E16"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955E16"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955E16"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955E16"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955E16"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955E16"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955E16"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955E16"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955E16"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955E16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955E16"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955E16"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955E16"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955E16"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955E16"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955E16"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955E16"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955E16"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955E16"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955E16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955E16"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955E16"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955E1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955E16"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955E16"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955E16"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link w:val="TitleChar"/>
    <w:rsid w:val="00955E1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FootnoteReference">
    <w:name w:val="footnote reference"/>
    <w:basedOn w:val="DefaultParagraphFont"/>
    <w:rsid w:val="00B3251E"/>
    <w:rPr>
      <w:vertAlign w:val="superscript"/>
    </w:rPr>
  </w:style>
  <w:style w:type="paragraph" w:styleId="FootnoteText">
    <w:name w:val="footnote text"/>
    <w:basedOn w:val="Normal"/>
    <w:link w:val="FootnoteTextChar"/>
    <w:qFormat/>
    <w:rsid w:val="00CD0CDF"/>
    <w:pPr>
      <w:spacing w:before="120"/>
      <w:ind w:firstLine="720"/>
    </w:pPr>
    <w:rPr>
      <w:sz w:val="20"/>
    </w:rPr>
  </w:style>
  <w:style w:type="paragraph" w:customStyle="1" w:styleId="BlockQuote">
    <w:name w:val="Block Quote"/>
    <w:basedOn w:val="BodyTextIndented"/>
    <w:qFormat/>
    <w:rsid w:val="00566C31"/>
    <w:pPr>
      <w:spacing w:after="240" w:line="240" w:lineRule="auto"/>
      <w:ind w:left="720" w:right="720" w:firstLine="0"/>
    </w:pPr>
  </w:style>
  <w:style w:type="paragraph" w:customStyle="1" w:styleId="BodyTextUnindented">
    <w:name w:val="Body Text Unindented"/>
    <w:basedOn w:val="BodyTextIndented"/>
    <w:qFormat/>
    <w:rsid w:val="001A717E"/>
    <w:pPr>
      <w:ind w:firstLine="0"/>
    </w:pPr>
  </w:style>
  <w:style w:type="paragraph" w:customStyle="1" w:styleId="FindingHeading">
    <w:name w:val="Finding Heading"/>
    <w:basedOn w:val="BodyTextUnindented"/>
    <w:link w:val="FindingHeadingChar"/>
    <w:qFormat/>
    <w:rsid w:val="00B275BF"/>
    <w:pPr>
      <w:keepNext/>
      <w:keepLines/>
      <w:spacing w:before="240" w:after="60" w:line="240" w:lineRule="auto"/>
    </w:pPr>
    <w:rPr>
      <w:b/>
      <w:i/>
      <w:u w:val="single"/>
    </w:rPr>
  </w:style>
  <w:style w:type="character" w:customStyle="1" w:styleId="FindingHeadingChar">
    <w:name w:val="Finding Heading Char"/>
    <w:basedOn w:val="DefaultParagraphFont"/>
    <w:link w:val="FindingHeading"/>
    <w:rsid w:val="00B275BF"/>
    <w:rPr>
      <w:rFonts w:eastAsia="SimSun"/>
      <w:b/>
      <w:i/>
      <w:sz w:val="24"/>
      <w:szCs w:val="24"/>
      <w:u w:val="single"/>
      <w:lang w:eastAsia="zh-CN"/>
    </w:rPr>
  </w:style>
  <w:style w:type="paragraph" w:customStyle="1" w:styleId="DocketNumber">
    <w:name w:val="Docket Number"/>
    <w:basedOn w:val="Title"/>
    <w:link w:val="DocketNumberChar"/>
    <w:qFormat/>
    <w:rsid w:val="008F42BB"/>
    <w:pPr>
      <w:spacing w:before="0" w:after="480"/>
      <w:outlineLvl w:val="9"/>
    </w:pPr>
    <w:rPr>
      <w:rFonts w:ascii="Times New Roman" w:hAnsi="Times New Roman" w:cs="Times New Roman"/>
      <w:bCs w:val="0"/>
      <w:caps/>
      <w:snapToGrid w:val="0"/>
      <w:kern w:val="0"/>
      <w:sz w:val="24"/>
      <w:szCs w:val="24"/>
      <w:lang w:eastAsia="en-US"/>
    </w:rPr>
  </w:style>
  <w:style w:type="paragraph" w:customStyle="1" w:styleId="OrderTitle">
    <w:name w:val="Order Title"/>
    <w:basedOn w:val="Title"/>
    <w:link w:val="OrderTitleChar"/>
    <w:qFormat/>
    <w:rsid w:val="00241765"/>
    <w:pPr>
      <w:spacing w:before="480" w:after="480"/>
      <w:outlineLvl w:val="9"/>
    </w:pPr>
    <w:rPr>
      <w:rFonts w:ascii="Times New Roman" w:hAnsi="Times New Roman" w:cs="Times New Roman"/>
      <w:bCs w:val="0"/>
      <w:caps/>
      <w:snapToGrid w:val="0"/>
      <w:kern w:val="0"/>
      <w:sz w:val="24"/>
      <w:szCs w:val="24"/>
      <w:lang w:eastAsia="en-US"/>
    </w:rPr>
  </w:style>
  <w:style w:type="character" w:customStyle="1" w:styleId="TitleChar">
    <w:name w:val="Title Char"/>
    <w:basedOn w:val="DefaultParagraphFont"/>
    <w:link w:val="Title"/>
    <w:rsid w:val="00241765"/>
    <w:rPr>
      <w:rFonts w:ascii="Arial" w:hAnsi="Arial" w:cs="Arial"/>
      <w:b/>
      <w:bCs/>
      <w:kern w:val="28"/>
      <w:sz w:val="32"/>
      <w:szCs w:val="32"/>
      <w:lang w:eastAsia="zh-TW"/>
    </w:rPr>
  </w:style>
  <w:style w:type="character" w:customStyle="1" w:styleId="DocketNumberChar">
    <w:name w:val="Docket Number Char"/>
    <w:basedOn w:val="TitleChar"/>
    <w:link w:val="DocketNumber"/>
    <w:rsid w:val="008F42BB"/>
    <w:rPr>
      <w:rFonts w:ascii="Arial" w:hAnsi="Arial" w:cs="Arial"/>
      <w:b/>
      <w:bCs/>
      <w:caps/>
      <w:snapToGrid w:val="0"/>
      <w:kern w:val="28"/>
      <w:sz w:val="24"/>
      <w:szCs w:val="24"/>
      <w:lang w:eastAsia="zh-TW"/>
    </w:rPr>
  </w:style>
  <w:style w:type="paragraph" w:customStyle="1" w:styleId="SignatureBlockDate">
    <w:name w:val="Signature Block Date"/>
    <w:basedOn w:val="BodyTextIndented"/>
    <w:link w:val="SignatureBlockDateChar"/>
    <w:qFormat/>
    <w:rsid w:val="009F4606"/>
    <w:pPr>
      <w:keepNext/>
      <w:keepLines/>
      <w:spacing w:before="480" w:after="480" w:line="240" w:lineRule="auto"/>
    </w:pPr>
    <w:rPr>
      <w:b/>
    </w:rPr>
  </w:style>
  <w:style w:type="character" w:customStyle="1" w:styleId="OrderTitleChar">
    <w:name w:val="Order Title Char"/>
    <w:basedOn w:val="TitleChar"/>
    <w:link w:val="OrderTitle"/>
    <w:rsid w:val="00241765"/>
    <w:rPr>
      <w:rFonts w:ascii="Arial" w:hAnsi="Arial" w:cs="Arial"/>
      <w:b/>
      <w:bCs/>
      <w:caps/>
      <w:snapToGrid w:val="0"/>
      <w:kern w:val="28"/>
      <w:sz w:val="24"/>
      <w:szCs w:val="24"/>
      <w:lang w:eastAsia="zh-TW"/>
    </w:rPr>
  </w:style>
  <w:style w:type="character" w:customStyle="1" w:styleId="SignatureBlockDateChar">
    <w:name w:val="Signature Block Date Char"/>
    <w:basedOn w:val="BodyTextIndentedCharChar"/>
    <w:link w:val="SignatureBlockDate"/>
    <w:rsid w:val="009F4606"/>
    <w:rPr>
      <w:rFonts w:eastAsia="SimSun"/>
      <w:b/>
      <w:sz w:val="24"/>
      <w:szCs w:val="24"/>
      <w:lang w:eastAsia="zh-CN"/>
    </w:rPr>
  </w:style>
  <w:style w:type="paragraph" w:customStyle="1" w:styleId="OrderStyle">
    <w:name w:val="Order Style"/>
    <w:basedOn w:val="Normal"/>
    <w:link w:val="OrderStyleChar"/>
    <w:qFormat/>
    <w:rsid w:val="008F33A9"/>
    <w:pPr>
      <w:jc w:val="left"/>
    </w:pPr>
    <w:rPr>
      <w:rFonts w:eastAsia="SimSun"/>
      <w:b/>
      <w:caps/>
    </w:rPr>
  </w:style>
  <w:style w:type="character" w:customStyle="1" w:styleId="OrderStyleChar">
    <w:name w:val="Order Style Char"/>
    <w:basedOn w:val="DefaultParagraphFont"/>
    <w:link w:val="OrderStyle"/>
    <w:rsid w:val="008F33A9"/>
    <w:rPr>
      <w:rFonts w:eastAsia="SimSun"/>
      <w:b/>
      <w:caps/>
      <w:sz w:val="24"/>
      <w:lang w:eastAsia="zh-TW"/>
    </w:rPr>
  </w:style>
  <w:style w:type="paragraph" w:customStyle="1" w:styleId="OrderHeader">
    <w:name w:val="Order Header"/>
    <w:basedOn w:val="Header"/>
    <w:link w:val="OrderHeaderChar"/>
    <w:qFormat/>
    <w:rsid w:val="007C18A7"/>
    <w:rPr>
      <w:b/>
    </w:rPr>
  </w:style>
  <w:style w:type="character" w:customStyle="1" w:styleId="HeaderChar">
    <w:name w:val="Header Char"/>
    <w:basedOn w:val="DefaultParagraphFont"/>
    <w:link w:val="Header"/>
    <w:semiHidden/>
    <w:rsid w:val="007C18A7"/>
    <w:rPr>
      <w:rFonts w:eastAsia="SimSun"/>
      <w:lang w:eastAsia="zh-CN"/>
    </w:rPr>
  </w:style>
  <w:style w:type="character" w:customStyle="1" w:styleId="OrderHeaderChar">
    <w:name w:val="Order Header Char"/>
    <w:basedOn w:val="HeaderChar"/>
    <w:link w:val="OrderHeader"/>
    <w:rsid w:val="007C18A7"/>
    <w:rPr>
      <w:rFonts w:eastAsia="SimSun"/>
      <w:lang w:eastAsia="zh-CN"/>
    </w:rPr>
  </w:style>
  <w:style w:type="paragraph" w:customStyle="1" w:styleId="FilePath">
    <w:name w:val="File Path"/>
    <w:basedOn w:val="Normal"/>
    <w:link w:val="FilePathChar"/>
    <w:qFormat/>
    <w:rsid w:val="00A502B6"/>
    <w:pPr>
      <w:spacing w:before="120"/>
    </w:pPr>
    <w:rPr>
      <w:sz w:val="16"/>
    </w:rPr>
  </w:style>
  <w:style w:type="character" w:customStyle="1" w:styleId="FilePathChar">
    <w:name w:val="File Path Char"/>
    <w:basedOn w:val="DefaultParagraphFont"/>
    <w:link w:val="FilePath"/>
    <w:rsid w:val="00A502B6"/>
    <w:rPr>
      <w:sz w:val="16"/>
      <w:lang w:eastAsia="zh-TW"/>
    </w:rPr>
  </w:style>
  <w:style w:type="paragraph" w:customStyle="1" w:styleId="NoFormatting">
    <w:name w:val="No Formatting"/>
    <w:basedOn w:val="Normal"/>
    <w:link w:val="NoFormattingChar"/>
    <w:qFormat/>
    <w:rsid w:val="00B272BD"/>
  </w:style>
  <w:style w:type="character" w:customStyle="1" w:styleId="NoFormattingChar">
    <w:name w:val="No Formatting Char"/>
    <w:basedOn w:val="DefaultParagraphFont"/>
    <w:link w:val="NoFormatting"/>
    <w:rsid w:val="00B272BD"/>
    <w:rPr>
      <w:sz w:val="24"/>
      <w:lang w:eastAsia="zh-TW"/>
    </w:rPr>
  </w:style>
  <w:style w:type="paragraph" w:customStyle="1" w:styleId="FOFNumbered">
    <w:name w:val="FOF Numbered"/>
    <w:basedOn w:val="Normal"/>
    <w:rsid w:val="00BA1B5B"/>
    <w:pPr>
      <w:numPr>
        <w:numId w:val="40"/>
      </w:numPr>
      <w:spacing w:before="120" w:line="360" w:lineRule="auto"/>
    </w:pPr>
    <w:rPr>
      <w:snapToGrid w:val="0"/>
      <w:lang w:eastAsia="en-US"/>
    </w:rPr>
  </w:style>
  <w:style w:type="paragraph" w:styleId="BalloonText">
    <w:name w:val="Balloon Text"/>
    <w:basedOn w:val="Normal"/>
    <w:link w:val="BalloonTextChar"/>
    <w:rsid w:val="00244D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44D99"/>
    <w:rPr>
      <w:rFonts w:ascii="Tahoma" w:hAnsi="Tahoma" w:cs="Tahoma"/>
      <w:sz w:val="16"/>
      <w:szCs w:val="16"/>
      <w:lang w:eastAsia="zh-TW"/>
    </w:rPr>
  </w:style>
  <w:style w:type="character" w:customStyle="1" w:styleId="FootnoteTextChar">
    <w:name w:val="Footnote Text Char"/>
    <w:basedOn w:val="DefaultParagraphFont"/>
    <w:link w:val="FootnoteText"/>
    <w:rsid w:val="00AF68AE"/>
    <w:rPr>
      <w:lang w:eastAsia="zh-TW"/>
    </w:rPr>
  </w:style>
  <w:style w:type="paragraph" w:styleId="ListParagraph">
    <w:name w:val="List Paragraph"/>
    <w:basedOn w:val="Normal"/>
    <w:uiPriority w:val="34"/>
    <w:rsid w:val="00A033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ORD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7D680-512A-45D5-BE65-B57059712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</Template>
  <TotalTime>2</TotalTime>
  <Pages>1</Pages>
  <Words>118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Andrew Kang</dc:creator>
  <cp:lastModifiedBy>Walker, Theresa</cp:lastModifiedBy>
  <cp:revision>3</cp:revision>
  <cp:lastPrinted>2019-10-07T14:04:00Z</cp:lastPrinted>
  <dcterms:created xsi:type="dcterms:W3CDTF">2019-11-19T17:21:00Z</dcterms:created>
  <dcterms:modified xsi:type="dcterms:W3CDTF">2019-11-19T17:23:00Z</dcterms:modified>
</cp:coreProperties>
</file>